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852" w:rsidRDefault="00DC778F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</w:t>
      </w:r>
      <w:r w:rsidR="005244D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ส่งเสริมคุณธรรมจังหวัดอุบลราชธานี </w:t>
      </w:r>
      <w:r w:rsidR="008B0A0D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ประจำปีงบประมาณ พ.ศ. 256</w:t>
      </w:r>
      <w:r w:rsidR="008B0A0D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</w:p>
    <w:p w:rsidR="005244DB" w:rsidRPr="00DE60C3" w:rsidRDefault="00ED1B57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เรือนจำกลาง</w:t>
      </w:r>
      <w:r w:rsidR="00A761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อุบลราชธานี</w:t>
      </w:r>
    </w:p>
    <w:tbl>
      <w:tblPr>
        <w:tblStyle w:val="aa"/>
        <w:tblpPr w:leftFromText="180" w:rightFromText="180" w:vertAnchor="page" w:horzAnchor="margin" w:tblpY="2896"/>
        <w:tblW w:w="14850" w:type="dxa"/>
        <w:tblLook w:val="04A0" w:firstRow="1" w:lastRow="0" w:firstColumn="1" w:lastColumn="0" w:noHBand="0" w:noVBand="1"/>
      </w:tblPr>
      <w:tblGrid>
        <w:gridCol w:w="2660"/>
        <w:gridCol w:w="1559"/>
        <w:gridCol w:w="1324"/>
        <w:gridCol w:w="3070"/>
        <w:gridCol w:w="1733"/>
        <w:gridCol w:w="1324"/>
        <w:gridCol w:w="1326"/>
        <w:gridCol w:w="1854"/>
      </w:tblGrid>
      <w:tr w:rsidR="0095684B" w:rsidRPr="00DE60C3" w:rsidTr="00617573">
        <w:tc>
          <w:tcPr>
            <w:tcW w:w="2660" w:type="dxa"/>
          </w:tcPr>
          <w:p w:rsidR="0095684B" w:rsidRPr="00DE60C3" w:rsidRDefault="0095684B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59" w:type="dxa"/>
          </w:tcPr>
          <w:p w:rsidR="0095684B" w:rsidRPr="00DE60C3" w:rsidRDefault="0095684B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4" w:type="dxa"/>
          </w:tcPr>
          <w:p w:rsidR="0095684B" w:rsidRPr="00DE60C3" w:rsidRDefault="0095684B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3070" w:type="dxa"/>
          </w:tcPr>
          <w:p w:rsidR="0095684B" w:rsidRPr="00DE60C3" w:rsidRDefault="0095684B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DE60C3" w:rsidRDefault="0095684B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3" w:type="dxa"/>
          </w:tcPr>
          <w:p w:rsidR="0095684B" w:rsidRPr="00DE60C3" w:rsidRDefault="0095684B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4" w:type="dxa"/>
          </w:tcPr>
          <w:p w:rsidR="0095684B" w:rsidRPr="00DE60C3" w:rsidRDefault="0095684B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95684B" w:rsidRPr="00DE60C3" w:rsidRDefault="0095684B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1854" w:type="dxa"/>
          </w:tcPr>
          <w:p w:rsidR="0095684B" w:rsidRPr="00DE60C3" w:rsidRDefault="0095684B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A76112" w:rsidRPr="00DE60C3" w:rsidTr="00617573">
        <w:tc>
          <w:tcPr>
            <w:tcW w:w="2660" w:type="dxa"/>
          </w:tcPr>
          <w:p w:rsidR="00A76112" w:rsidRPr="00DE60C3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A76112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สัปดาห์ส่งเสริมคุณธรรมจริยธรรมกรมราชทัณฑ์</w:t>
            </w:r>
          </w:p>
        </w:tc>
        <w:tc>
          <w:tcPr>
            <w:tcW w:w="1559" w:type="dxa"/>
          </w:tcPr>
          <w:p w:rsid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ED1B57" w:rsidRP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ED1B57" w:rsidRP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A76112" w:rsidRPr="00926101" w:rsidRDefault="00ED1B57" w:rsidP="00617573">
            <w:pPr>
              <w:rPr>
                <w:rFonts w:ascii="TH SarabunPSK" w:hAnsi="TH SarabunPSK" w:cs="TH SarabunPSK"/>
                <w:sz w:val="28"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926101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926101">
              <w:rPr>
                <w:rFonts w:ascii="TH SarabunPSK" w:hAnsi="TH SarabunPSK" w:cs="TH SarabunPSK" w:hint="cs"/>
                <w:sz w:val="28"/>
                <w:cs/>
              </w:rPr>
              <w:t>.เรือนจำมีจิตสาธารณะ ประพฤติตนตามหลักคุณธรรม จริยธรรม</w:t>
            </w:r>
          </w:p>
          <w:p w:rsidR="00ED1B57" w:rsidRP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2. ผู้ต้องขังประพฤติตนอยู่ในระเบียบวินัย</w:t>
            </w:r>
          </w:p>
        </w:tc>
        <w:tc>
          <w:tcPr>
            <w:tcW w:w="1733" w:type="dxa"/>
          </w:tcPr>
          <w:p w:rsidR="00A76112" w:rsidRPr="00DE60C3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A76112" w:rsidRPr="00DE60C3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2-6 ธ.ค.6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A76112" w:rsidRPr="00DE60C3" w:rsidRDefault="0077716D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54" w:type="dxa"/>
          </w:tcPr>
          <w:p w:rsidR="00A76112" w:rsidRPr="00DE60C3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ED1B57" w:rsidRPr="00DE60C3" w:rsidTr="00617573">
        <w:tc>
          <w:tcPr>
            <w:tcW w:w="2660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วันขึ้นปีใหม่</w:t>
            </w:r>
          </w:p>
        </w:tc>
        <w:tc>
          <w:tcPr>
            <w:tcW w:w="1559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ED1B57" w:rsidRP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ED1B57" w:rsidRP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.เรือนจำและผู้ต้องขังได้ปฏิบัติตามขนบธรรมเนียมและประเพณีไทย</w:t>
            </w:r>
          </w:p>
        </w:tc>
        <w:tc>
          <w:tcPr>
            <w:tcW w:w="1733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ED1B57" w:rsidRDefault="008B0A0D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 ธ.ค.6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D1B57">
              <w:rPr>
                <w:rFonts w:ascii="TH SarabunPSK" w:hAnsi="TH SarabunPSK" w:cs="TH SarabunPSK" w:hint="cs"/>
                <w:sz w:val="32"/>
                <w:szCs w:val="32"/>
                <w:cs/>
              </w:rPr>
              <w:t>- 1ม.ค.6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ED1B57" w:rsidRDefault="00ED1B57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ED1B57" w:rsidRPr="00DE60C3" w:rsidTr="00617573">
        <w:tc>
          <w:tcPr>
            <w:tcW w:w="2660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3.วันสงกรานต์</w:t>
            </w:r>
          </w:p>
        </w:tc>
        <w:tc>
          <w:tcPr>
            <w:tcW w:w="1559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ED1B57" w:rsidRP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ED1B57" w:rsidRP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ED1B57" w:rsidRPr="00926101" w:rsidRDefault="00ED1B57" w:rsidP="0061757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26101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926101">
              <w:rPr>
                <w:rFonts w:ascii="TH SarabunPSK" w:hAnsi="TH SarabunPSK" w:cs="TH SarabunPSK" w:hint="cs"/>
                <w:sz w:val="28"/>
                <w:cs/>
              </w:rPr>
              <w:t>.เรือนจำและผู้ต้องขังได้ปฏิบัติตามขนบธรรมเนียมและประเพณีไทย</w:t>
            </w:r>
          </w:p>
        </w:tc>
        <w:tc>
          <w:tcPr>
            <w:tcW w:w="1733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13-15 เม.ย.6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ED1B57" w:rsidRDefault="00ED1B57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ED1B57" w:rsidRPr="00DE60C3" w:rsidTr="00617573">
        <w:tc>
          <w:tcPr>
            <w:tcW w:w="2660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4.วันพืชมงคล</w:t>
            </w:r>
          </w:p>
        </w:tc>
        <w:tc>
          <w:tcPr>
            <w:tcW w:w="1559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ED1B57" w:rsidRP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ED1B57" w:rsidRPr="00A76112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ED1B57" w:rsidRPr="00926101" w:rsidRDefault="00ED1B57" w:rsidP="0061757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26101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926101">
              <w:rPr>
                <w:rFonts w:ascii="TH SarabunPSK" w:hAnsi="TH SarabunPSK" w:cs="TH SarabunPSK" w:hint="cs"/>
                <w:sz w:val="28"/>
                <w:cs/>
              </w:rPr>
              <w:t>.เรือนจำและผู้ต้องขังได้ปฏิบัติตามขนบธรรมเนียมและประเพณีไทย</w:t>
            </w:r>
          </w:p>
        </w:tc>
        <w:tc>
          <w:tcPr>
            <w:tcW w:w="1733" w:type="dxa"/>
          </w:tcPr>
          <w:p w:rsidR="00ED1B57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ED1B57" w:rsidRDefault="00ED1B57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 พ.ค.6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ED1B57" w:rsidRDefault="00ED1B57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ED1B57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926101" w:rsidRPr="00DE60C3" w:rsidTr="00617573">
        <w:tc>
          <w:tcPr>
            <w:tcW w:w="2660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5.วันสถาปนากรมราชทัณฑ์</w:t>
            </w:r>
          </w:p>
        </w:tc>
        <w:tc>
          <w:tcPr>
            <w:tcW w:w="1559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926101" w:rsidRPr="00926101" w:rsidRDefault="00926101" w:rsidP="00617573">
            <w:pPr>
              <w:rPr>
                <w:rFonts w:ascii="TH SarabunPSK" w:hAnsi="TH SarabunPSK" w:cs="TH SarabunPSK"/>
                <w:sz w:val="28"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926101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926101">
              <w:rPr>
                <w:rFonts w:ascii="TH SarabunPSK" w:hAnsi="TH SarabunPSK" w:cs="TH SarabunPSK" w:hint="cs"/>
                <w:sz w:val="28"/>
                <w:cs/>
              </w:rPr>
              <w:t>.เรือนจำมีจิตสาธารณะ ประพฤติตนตามหลักคุณธรรม จริยธรรม</w:t>
            </w:r>
          </w:p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2. ผู้ต้องขังประพฤติตนอยู่ในระเบียบวินัย</w:t>
            </w:r>
          </w:p>
        </w:tc>
        <w:tc>
          <w:tcPr>
            <w:tcW w:w="1733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 ต.ค.63</w:t>
            </w:r>
          </w:p>
        </w:tc>
        <w:tc>
          <w:tcPr>
            <w:tcW w:w="1326" w:type="dxa"/>
          </w:tcPr>
          <w:p w:rsidR="00926101" w:rsidRDefault="00926101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</w:tbl>
    <w:p w:rsidR="00617573" w:rsidRDefault="00617573" w:rsidP="00A7390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pPr w:leftFromText="180" w:rightFromText="180" w:vertAnchor="page" w:horzAnchor="margin" w:tblpXSpec="center" w:tblpY="2837"/>
        <w:tblW w:w="14850" w:type="dxa"/>
        <w:tblLook w:val="04A0" w:firstRow="1" w:lastRow="0" w:firstColumn="1" w:lastColumn="0" w:noHBand="0" w:noVBand="1"/>
      </w:tblPr>
      <w:tblGrid>
        <w:gridCol w:w="2660"/>
        <w:gridCol w:w="1559"/>
        <w:gridCol w:w="1324"/>
        <w:gridCol w:w="3070"/>
        <w:gridCol w:w="1733"/>
        <w:gridCol w:w="1324"/>
        <w:gridCol w:w="1326"/>
        <w:gridCol w:w="1854"/>
      </w:tblGrid>
      <w:tr w:rsidR="00926101" w:rsidRPr="00DE60C3" w:rsidTr="00617573">
        <w:tc>
          <w:tcPr>
            <w:tcW w:w="2660" w:type="dxa"/>
          </w:tcPr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59" w:type="dxa"/>
          </w:tcPr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4" w:type="dxa"/>
          </w:tcPr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3070" w:type="dxa"/>
          </w:tcPr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3" w:type="dxa"/>
          </w:tcPr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4" w:type="dxa"/>
          </w:tcPr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1854" w:type="dxa"/>
          </w:tcPr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26101" w:rsidRPr="00DE60C3" w:rsidTr="00617573">
        <w:tc>
          <w:tcPr>
            <w:tcW w:w="2660" w:type="dxa"/>
          </w:tcPr>
          <w:p w:rsidR="00926101" w:rsidRPr="00DE60C3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วันรัฐธรรมนูญ</w:t>
            </w:r>
          </w:p>
        </w:tc>
        <w:tc>
          <w:tcPr>
            <w:tcW w:w="1559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926101" w:rsidRPr="00926101" w:rsidRDefault="00926101" w:rsidP="00617573">
            <w:pPr>
              <w:rPr>
                <w:rFonts w:ascii="TH SarabunPSK" w:hAnsi="TH SarabunPSK" w:cs="TH SarabunPSK"/>
                <w:sz w:val="28"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926101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926101">
              <w:rPr>
                <w:rFonts w:ascii="TH SarabunPSK" w:hAnsi="TH SarabunPSK" w:cs="TH SarabunPSK" w:hint="cs"/>
                <w:sz w:val="28"/>
                <w:cs/>
              </w:rPr>
              <w:t>.เรือนจำมีจิตสาธารณะ ประพฤติตนตามหลักคุณธรรม จริยธรรม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2. ผู้ต้องขังประพฤติตนอยู่ในระเบียบวินัย</w:t>
            </w:r>
          </w:p>
        </w:tc>
        <w:tc>
          <w:tcPr>
            <w:tcW w:w="1733" w:type="dxa"/>
          </w:tcPr>
          <w:p w:rsidR="00926101" w:rsidRPr="00DE60C3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926101" w:rsidRPr="00DE60C3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 ธ.ค.6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926101" w:rsidRPr="00DE60C3" w:rsidRDefault="00926101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54" w:type="dxa"/>
          </w:tcPr>
          <w:p w:rsidR="00926101" w:rsidRPr="00DE60C3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926101" w:rsidRPr="00DE60C3" w:rsidTr="00617573">
        <w:tc>
          <w:tcPr>
            <w:tcW w:w="2660" w:type="dxa"/>
          </w:tcPr>
          <w:p w:rsidR="00926101" w:rsidRDefault="002568B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</w:t>
            </w:r>
            <w:r w:rsidR="00926101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วันมาฆบูชา</w:t>
            </w:r>
          </w:p>
        </w:tc>
        <w:tc>
          <w:tcPr>
            <w:tcW w:w="1559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926101" w:rsidRPr="00926101" w:rsidRDefault="00926101" w:rsidP="00617573">
            <w:pPr>
              <w:rPr>
                <w:rFonts w:ascii="TH SarabunPSK" w:hAnsi="TH SarabunPSK" w:cs="TH SarabunPSK"/>
                <w:sz w:val="28"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926101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926101">
              <w:rPr>
                <w:rFonts w:ascii="TH SarabunPSK" w:hAnsi="TH SarabunPSK" w:cs="TH SarabunPSK" w:hint="cs"/>
                <w:sz w:val="28"/>
                <w:cs/>
              </w:rPr>
              <w:t>.เรือนจำประพฤติตนตามหลักคุณธรรม จริยธรรม</w:t>
            </w:r>
          </w:p>
          <w:p w:rsidR="00926101" w:rsidRPr="00926101" w:rsidRDefault="00926101" w:rsidP="00617573">
            <w:pPr>
              <w:rPr>
                <w:rFonts w:ascii="TH SarabunPSK" w:hAnsi="TH SarabunPSK" w:cs="TH SarabunPSK"/>
                <w:sz w:val="28"/>
                <w:cs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2. ผู้ต้องขังประพฤติตนอยู่ในระเบียบวินัย</w:t>
            </w:r>
          </w:p>
        </w:tc>
        <w:tc>
          <w:tcPr>
            <w:tcW w:w="1733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 ก.พ.6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926101" w:rsidRDefault="00926101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926101" w:rsidRPr="00DE60C3" w:rsidTr="00617573">
        <w:tc>
          <w:tcPr>
            <w:tcW w:w="2660" w:type="dxa"/>
          </w:tcPr>
          <w:p w:rsidR="00926101" w:rsidRDefault="002568B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8.วันวิ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สาขบู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</w:t>
            </w:r>
          </w:p>
        </w:tc>
        <w:tc>
          <w:tcPr>
            <w:tcW w:w="1559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2568B1" w:rsidRPr="00926101" w:rsidRDefault="002568B1" w:rsidP="00617573">
            <w:pPr>
              <w:rPr>
                <w:rFonts w:ascii="TH SarabunPSK" w:hAnsi="TH SarabunPSK" w:cs="TH SarabunPSK"/>
                <w:sz w:val="28"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926101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926101">
              <w:rPr>
                <w:rFonts w:ascii="TH SarabunPSK" w:hAnsi="TH SarabunPSK" w:cs="TH SarabunPSK" w:hint="cs"/>
                <w:sz w:val="28"/>
                <w:cs/>
              </w:rPr>
              <w:t>.เรือนจำประพฤติตนตามหลักคุณธรรม จริยธรรม</w:t>
            </w:r>
          </w:p>
          <w:p w:rsidR="00926101" w:rsidRPr="00926101" w:rsidRDefault="002568B1" w:rsidP="00617573">
            <w:pPr>
              <w:rPr>
                <w:rFonts w:ascii="TH SarabunPSK" w:hAnsi="TH SarabunPSK" w:cs="TH SarabunPSK"/>
                <w:sz w:val="28"/>
                <w:cs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2. ผู้ต้องขังประพฤติตนอยู่ในระเบียบวินัย</w:t>
            </w:r>
          </w:p>
        </w:tc>
        <w:tc>
          <w:tcPr>
            <w:tcW w:w="1733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926101" w:rsidRDefault="002568B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  <w:r w:rsidR="009261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พ.ค.6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926101" w:rsidRDefault="00926101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926101" w:rsidRPr="00DE60C3" w:rsidTr="00617573">
        <w:tc>
          <w:tcPr>
            <w:tcW w:w="2660" w:type="dxa"/>
          </w:tcPr>
          <w:p w:rsidR="00926101" w:rsidRDefault="00CB572F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926101"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.วัน</w:t>
            </w:r>
            <w:r w:rsidR="002568B1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อาสาฬหบูชา</w:t>
            </w:r>
          </w:p>
        </w:tc>
        <w:tc>
          <w:tcPr>
            <w:tcW w:w="1559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926101" w:rsidRPr="00A76112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2568B1" w:rsidRPr="00926101" w:rsidRDefault="002568B1" w:rsidP="00617573">
            <w:pPr>
              <w:rPr>
                <w:rFonts w:ascii="TH SarabunPSK" w:hAnsi="TH SarabunPSK" w:cs="TH SarabunPSK"/>
                <w:sz w:val="28"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926101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926101">
              <w:rPr>
                <w:rFonts w:ascii="TH SarabunPSK" w:hAnsi="TH SarabunPSK" w:cs="TH SarabunPSK" w:hint="cs"/>
                <w:sz w:val="28"/>
                <w:cs/>
              </w:rPr>
              <w:t>.เรือนจำประพฤติตนตามหลักคุณธรรม จริยธรรม</w:t>
            </w:r>
          </w:p>
          <w:p w:rsidR="00926101" w:rsidRDefault="002568B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6101">
              <w:rPr>
                <w:rFonts w:ascii="TH SarabunPSK" w:hAnsi="TH SarabunPSK" w:cs="TH SarabunPSK" w:hint="cs"/>
                <w:sz w:val="28"/>
                <w:cs/>
              </w:rPr>
              <w:t>2. ผู้ต้องขังประพฤติตนอยู่ในระเบียบวินัย</w:t>
            </w:r>
          </w:p>
          <w:p w:rsid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572F" w:rsidRDefault="00CB572F" w:rsidP="0061757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17573" w:rsidRDefault="00617573" w:rsidP="0061757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2568B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.ค.6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926101" w:rsidRDefault="00926101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926101" w:rsidRDefault="00926101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CB572F" w:rsidRPr="00DE60C3" w:rsidTr="00617573">
        <w:tc>
          <w:tcPr>
            <w:tcW w:w="2660" w:type="dxa"/>
          </w:tcPr>
          <w:p w:rsidR="00CB572F" w:rsidRPr="00DE60C3" w:rsidRDefault="00CB572F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559" w:type="dxa"/>
          </w:tcPr>
          <w:p w:rsidR="00CB572F" w:rsidRPr="00DE60C3" w:rsidRDefault="00CB572F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4" w:type="dxa"/>
          </w:tcPr>
          <w:p w:rsidR="00CB572F" w:rsidRPr="00DE60C3" w:rsidRDefault="00CB572F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3070" w:type="dxa"/>
          </w:tcPr>
          <w:p w:rsidR="00CB572F" w:rsidRPr="00DE60C3" w:rsidRDefault="00CB572F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CB572F" w:rsidRPr="00DE60C3" w:rsidRDefault="00CB572F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3" w:type="dxa"/>
          </w:tcPr>
          <w:p w:rsidR="00CB572F" w:rsidRPr="00DE60C3" w:rsidRDefault="00CB572F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4" w:type="dxa"/>
          </w:tcPr>
          <w:p w:rsidR="00CB572F" w:rsidRPr="00DE60C3" w:rsidRDefault="00CB572F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CB572F" w:rsidRPr="00DE60C3" w:rsidRDefault="00CB572F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1854" w:type="dxa"/>
          </w:tcPr>
          <w:p w:rsidR="00CB572F" w:rsidRPr="00DE60C3" w:rsidRDefault="00CB572F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CB572F" w:rsidRPr="00DE60C3" w:rsidTr="00617573">
        <w:tc>
          <w:tcPr>
            <w:tcW w:w="2660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วันเข้าพรรษา</w:t>
            </w:r>
          </w:p>
        </w:tc>
        <w:tc>
          <w:tcPr>
            <w:tcW w:w="1559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CB57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.เรือนจำประพฤติตนตามหลักคุณธรรม จริยธรรม</w:t>
            </w:r>
          </w:p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2. ผู้ต้องขังประพฤติตนอยู่ในระเบียบวินัย</w:t>
            </w:r>
          </w:p>
        </w:tc>
        <w:tc>
          <w:tcPr>
            <w:tcW w:w="1733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17 ก.ค.6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CB572F" w:rsidRPr="00CB572F" w:rsidRDefault="00CB572F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CB572F" w:rsidRPr="00DE60C3" w:rsidTr="00617573">
        <w:tc>
          <w:tcPr>
            <w:tcW w:w="2660" w:type="dxa"/>
          </w:tcPr>
          <w:p w:rsid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11.วันออกพรรษา</w:t>
            </w:r>
          </w:p>
        </w:tc>
        <w:tc>
          <w:tcPr>
            <w:tcW w:w="1559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CB572F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.เรือนจำประพฤติตนตามหลักคุณธรรม จริยธรรม</w:t>
            </w:r>
          </w:p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2. ผู้ต้องขังประพฤติตนอยู่ในระเบียบวินัย</w:t>
            </w:r>
          </w:p>
        </w:tc>
        <w:tc>
          <w:tcPr>
            <w:tcW w:w="1733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3ต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.ค.6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CB572F" w:rsidRPr="00CB572F" w:rsidRDefault="00CB572F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CB572F" w:rsidRPr="00CB572F" w:rsidRDefault="00CB572F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3E33FA" w:rsidRPr="00DE60C3" w:rsidTr="00617573">
        <w:tc>
          <w:tcPr>
            <w:tcW w:w="2660" w:type="dxa"/>
          </w:tcPr>
          <w:p w:rsidR="003E33FA" w:rsidRPr="003E33FA" w:rsidRDefault="003E33FA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.วันจักรี</w:t>
            </w:r>
          </w:p>
        </w:tc>
        <w:tc>
          <w:tcPr>
            <w:tcW w:w="1559" w:type="dxa"/>
          </w:tcPr>
          <w:p w:rsidR="003E33FA" w:rsidRPr="003E33FA" w:rsidRDefault="003E33FA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3E33FA" w:rsidRPr="003E33FA" w:rsidRDefault="003E33FA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3E33FA" w:rsidRPr="003E33FA" w:rsidRDefault="003E33FA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3E33FA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3E33FA" w:rsidRPr="003E33FA" w:rsidRDefault="003E33FA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3E33FA" w:rsidRPr="003E33FA" w:rsidRDefault="003E33FA" w:rsidP="00617573">
            <w:pPr>
              <w:rPr>
                <w:rFonts w:ascii="TH SarabunPSK" w:hAnsi="TH SarabunPSK" w:cs="TH SarabunPSK"/>
                <w:sz w:val="28"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28"/>
                <w:cs/>
              </w:rPr>
              <w:t>.สำนึกในพระมหากรุณาธิคุณของสถาบันพระมหากษัตริย์มีจิตสาธารณะ ประพฤติตนตามหลักคุณธรรม จริยธรรม</w:t>
            </w:r>
          </w:p>
          <w:p w:rsidR="003E33FA" w:rsidRPr="003E33FA" w:rsidRDefault="003E33FA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2.ผู้ต้องขังสำนึกในพระมหากรุณาธิคุณของสถาบันพระมหากษัตริย์</w:t>
            </w:r>
          </w:p>
        </w:tc>
        <w:tc>
          <w:tcPr>
            <w:tcW w:w="1733" w:type="dxa"/>
          </w:tcPr>
          <w:p w:rsidR="003E33FA" w:rsidRPr="00CB572F" w:rsidRDefault="003E33FA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3E33FA" w:rsidRPr="00CB572F" w:rsidRDefault="003E33FA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 เม.ย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.6</w:t>
            </w:r>
            <w:r w:rsidR="008B0A0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3E33FA" w:rsidRPr="00CB572F" w:rsidRDefault="003E33FA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3E33FA" w:rsidRPr="00CB572F" w:rsidRDefault="003E33FA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617573" w:rsidRPr="00DE60C3" w:rsidTr="00617573">
        <w:tc>
          <w:tcPr>
            <w:tcW w:w="2660" w:type="dxa"/>
          </w:tcPr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13.วันเฉลิมพระชนมพรรษาสมเด็จพระนางเจ้าฯพระบรมราชินี</w:t>
            </w:r>
          </w:p>
        </w:tc>
        <w:tc>
          <w:tcPr>
            <w:tcW w:w="1559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3E33FA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28"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28"/>
                <w:cs/>
              </w:rPr>
              <w:t>.สำนึกในพระมหากรุณาธิคุณของสถาบันพระมหากษัตริย์มีจิตสาธารณะ ประพฤติตนตามหลักคุณธรรม จริยธรรม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2.ผู้ต้องขังสำนึกในพระมหากรุณาธิคุณของสถาบันพระมหากษัตริย์</w:t>
            </w:r>
          </w:p>
        </w:tc>
        <w:tc>
          <w:tcPr>
            <w:tcW w:w="1733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มิ.ย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.6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617573" w:rsidRPr="00CB572F" w:rsidRDefault="00617573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617573" w:rsidRPr="00DE60C3" w:rsidTr="00617573">
        <w:tc>
          <w:tcPr>
            <w:tcW w:w="2660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559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4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3070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3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4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1854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617573" w:rsidRPr="00DE60C3" w:rsidTr="00617573">
        <w:tc>
          <w:tcPr>
            <w:tcW w:w="2660" w:type="dxa"/>
          </w:tcPr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14.วันเฉลิมพระชนมพรรษาพระบาทสมเด็จพระเจ้าอยู่หัว</w:t>
            </w:r>
          </w:p>
        </w:tc>
        <w:tc>
          <w:tcPr>
            <w:tcW w:w="1559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3E33FA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28"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28"/>
                <w:cs/>
              </w:rPr>
              <w:t>.สำนึกในพระมหากรุณาธิคุณของสถาบันพระมหากษัตริย์มีจิตสาธารณะ ประพฤติตนตามหลักคุณธรรม จริยธรรม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2.ผู้ต้องขังสำนึกในพระมหากรุณาธิคุณของสถาบันพระมหากษัตริย์</w:t>
            </w:r>
          </w:p>
        </w:tc>
        <w:tc>
          <w:tcPr>
            <w:tcW w:w="1733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 ก.ค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.6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617573" w:rsidRPr="00CB572F" w:rsidRDefault="00617573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617573" w:rsidRPr="00DE60C3" w:rsidTr="00617573">
        <w:tc>
          <w:tcPr>
            <w:tcW w:w="2660" w:type="dxa"/>
          </w:tcPr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15.วันฉัตรมงคล</w:t>
            </w:r>
          </w:p>
        </w:tc>
        <w:tc>
          <w:tcPr>
            <w:tcW w:w="1559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3E33FA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28"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28"/>
                <w:cs/>
              </w:rPr>
              <w:t>.สำนึกในพระมหากรุณาธิคุณของสถาบันพระมหากษัตริย์มีจิตสาธารณะ ประพฤติตนตามหลักคุณธรรม จริยธรรม</w:t>
            </w:r>
          </w:p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2.ผู้ต้องขังสำนึกในพระมหากรุณาธิคุณของสถาบันพระมหากษัตริย์</w:t>
            </w:r>
          </w:p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 พ.ค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.6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617573" w:rsidRPr="00CB572F" w:rsidRDefault="00617573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617573" w:rsidRPr="00DE60C3" w:rsidTr="00617573">
        <w:tc>
          <w:tcPr>
            <w:tcW w:w="2660" w:type="dxa"/>
          </w:tcPr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16.วันแม่แห่งชาติ</w:t>
            </w:r>
          </w:p>
        </w:tc>
        <w:tc>
          <w:tcPr>
            <w:tcW w:w="1559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3E33FA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28"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28"/>
                <w:cs/>
              </w:rPr>
              <w:t>.สำนึกในพระมหากรุณาธิคุณของสถาบันพระมหากษัตริย์มีจิตสาธารณะ ประพฤติตนตามหลักคุณธรรม จริยธรรม</w:t>
            </w:r>
          </w:p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2.ผู้ต้องขังสำนึกในพระมหากรุณาธิคุณของสถาบันพระมหากษัตริย์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33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 ส.ค.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617573" w:rsidRPr="00CB572F" w:rsidRDefault="00617573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617573" w:rsidRPr="00DE60C3" w:rsidTr="00617573">
        <w:tc>
          <w:tcPr>
            <w:tcW w:w="2660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bookmarkStart w:id="0" w:name="_GoBack" w:colFirst="0" w:colLast="0"/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559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4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3070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3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4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1854" w:type="dxa"/>
          </w:tcPr>
          <w:p w:rsidR="00617573" w:rsidRPr="00DE60C3" w:rsidRDefault="00617573" w:rsidP="006175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bookmarkEnd w:id="0"/>
      <w:tr w:rsidR="00617573" w:rsidRPr="00DE60C3" w:rsidTr="00617573">
        <w:tc>
          <w:tcPr>
            <w:tcW w:w="2660" w:type="dxa"/>
          </w:tcPr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17.วันคล้ายวันสวรรคตพระบาทสมเด็จพระบรมชน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กาธิเบ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 มหาภูมิพลอดุลยเดชมหาราช บรมนาถบพิตร</w:t>
            </w:r>
          </w:p>
        </w:tc>
        <w:tc>
          <w:tcPr>
            <w:tcW w:w="1559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3E33FA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28"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28"/>
                <w:cs/>
              </w:rPr>
              <w:t>.สำนึกในพระมหากรุณาธิคุณของสถาบันพระมหากษัตริย์มีจิตสาธารณะ ประพฤติตนตามหลักคุณธรรม จริยธรรม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33FA">
              <w:rPr>
                <w:rFonts w:ascii="TH SarabunPSK" w:hAnsi="TH SarabunPSK" w:cs="TH SarabunPSK" w:hint="cs"/>
                <w:sz w:val="28"/>
                <w:cs/>
              </w:rPr>
              <w:t>2.ผู้ต้องขังสำนึกในพระมหากรุณาธิคุณของสถาบันพระมหากษัตริย์</w:t>
            </w:r>
          </w:p>
        </w:tc>
        <w:tc>
          <w:tcPr>
            <w:tcW w:w="1733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 ต.ค.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617573" w:rsidRPr="00CB572F" w:rsidRDefault="00617573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617573" w:rsidRPr="00DE60C3" w:rsidTr="00617573">
        <w:tc>
          <w:tcPr>
            <w:tcW w:w="2660" w:type="dxa"/>
          </w:tcPr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18.วันปิยมหาราช</w:t>
            </w:r>
          </w:p>
        </w:tc>
        <w:tc>
          <w:tcPr>
            <w:tcW w:w="1559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3E33FA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E33FA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/ผู้ต้องขัง</w:t>
            </w:r>
            <w:r w:rsidRPr="003E33FA">
              <w:rPr>
                <w:rFonts w:ascii="TH SarabunPSK" w:hAnsi="TH SarabunPSK" w:cs="TH SarabunPSK" w:hint="cs"/>
                <w:sz w:val="28"/>
                <w:cs/>
              </w:rPr>
              <w:t>สำนึกในพระมหากรุณาธิคุณของสถาบันพระมหากษัตริย์มีจิตสาธารณะ ประพฤติตนตามหลักคุณธรรม จริยธรรม</w:t>
            </w:r>
          </w:p>
        </w:tc>
        <w:tc>
          <w:tcPr>
            <w:tcW w:w="1733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 ต.ค.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617573" w:rsidRPr="00CB572F" w:rsidRDefault="00617573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  <w:tr w:rsidR="00617573" w:rsidRPr="00DE60C3" w:rsidTr="00617573">
        <w:tc>
          <w:tcPr>
            <w:tcW w:w="2660" w:type="dxa"/>
          </w:tcPr>
          <w:p w:rsidR="00617573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4BCF">
              <w:rPr>
                <w:rFonts w:ascii="TH SarabunPSK" w:hAnsi="TH SarabunPSK" w:cs="TH SarabunPSK" w:hint="cs"/>
                <w:sz w:val="28"/>
                <w:cs/>
              </w:rPr>
              <w:t>19.วันคล้ายวันสวรรคตพระบาทสมเด็จพระบรมชน</w:t>
            </w:r>
            <w:proofErr w:type="spellStart"/>
            <w:r w:rsidRPr="00E64BCF">
              <w:rPr>
                <w:rFonts w:ascii="TH SarabunPSK" w:hAnsi="TH SarabunPSK" w:cs="TH SarabunPSK" w:hint="cs"/>
                <w:sz w:val="28"/>
                <w:cs/>
              </w:rPr>
              <w:t>กาธิเบ</w:t>
            </w:r>
            <w:proofErr w:type="spellEnd"/>
            <w:r w:rsidRPr="00E64BCF">
              <w:rPr>
                <w:rFonts w:ascii="TH SarabunPSK" w:hAnsi="TH SarabunPSK" w:cs="TH SarabunPSK" w:hint="cs"/>
                <w:sz w:val="28"/>
                <w:cs/>
              </w:rPr>
              <w:t>ศร มหาภูมิพลอดุลยเดชมหาราช บรมนาถบพิตร</w:t>
            </w:r>
          </w:p>
        </w:tc>
        <w:tc>
          <w:tcPr>
            <w:tcW w:w="1559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proofErr w:type="spellStart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.เรือนจำ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2.ผู้ต้องขัง ชาย-หญิง</w:t>
            </w:r>
          </w:p>
        </w:tc>
        <w:tc>
          <w:tcPr>
            <w:tcW w:w="1324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175 คน</w:t>
            </w:r>
            <w:r w:rsidRPr="003E33FA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E33FA">
              <w:rPr>
                <w:rFonts w:ascii="TH SarabunPSK" w:hAnsi="TH SarabunPSK" w:cs="TH SarabunPSK" w:hint="cs"/>
                <w:sz w:val="32"/>
                <w:szCs w:val="32"/>
                <w:cs/>
              </w:rPr>
              <w:t>2,500 คน</w:t>
            </w:r>
          </w:p>
        </w:tc>
        <w:tc>
          <w:tcPr>
            <w:tcW w:w="3070" w:type="dxa"/>
          </w:tcPr>
          <w:p w:rsidR="00617573" w:rsidRPr="003E33FA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E33FA">
              <w:rPr>
                <w:rFonts w:ascii="TH SarabunPSK" w:hAnsi="TH SarabunPSK" w:cs="TH SarabunPSK" w:hint="cs"/>
                <w:sz w:val="28"/>
                <w:cs/>
              </w:rPr>
              <w:t>จนท</w:t>
            </w:r>
            <w:proofErr w:type="spellEnd"/>
            <w:r w:rsidRPr="003E33FA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/ผู้ต้องขัง</w:t>
            </w:r>
            <w:r w:rsidRPr="003E33FA">
              <w:rPr>
                <w:rFonts w:ascii="TH SarabunPSK" w:hAnsi="TH SarabunPSK" w:cs="TH SarabunPSK" w:hint="cs"/>
                <w:sz w:val="28"/>
                <w:cs/>
              </w:rPr>
              <w:t>สำนึกในพระมหากรุณาธิคุณของสถาบันพระมหากษัตริย์มีจิตสาธารณะ ประพฤติตนตามหลักคุณธรรม จริยธรรม</w:t>
            </w:r>
          </w:p>
        </w:tc>
        <w:tc>
          <w:tcPr>
            <w:tcW w:w="1733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  <w:tc>
          <w:tcPr>
            <w:tcW w:w="132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 ธ.ค.</w:t>
            </w: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617573" w:rsidRPr="00CB572F" w:rsidRDefault="00617573" w:rsidP="00617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617573" w:rsidRPr="00CB572F" w:rsidRDefault="00617573" w:rsidP="00617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572F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เรือนจำกลางอุบลราชธานี</w:t>
            </w:r>
          </w:p>
        </w:tc>
      </w:tr>
    </w:tbl>
    <w:p w:rsidR="00926101" w:rsidRPr="00926101" w:rsidRDefault="00926101" w:rsidP="00926101">
      <w:pPr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</w:p>
    <w:sectPr w:rsidR="00926101" w:rsidRPr="00926101" w:rsidSect="006175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09" w:right="1134" w:bottom="993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97B" w:rsidRDefault="007F097B">
      <w:r>
        <w:separator/>
      </w:r>
    </w:p>
  </w:endnote>
  <w:endnote w:type="continuationSeparator" w:id="0">
    <w:p w:rsidR="007F097B" w:rsidRDefault="007F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A8B" w:rsidRDefault="007F7A8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A8B" w:rsidRDefault="007F7A8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A8B" w:rsidRDefault="007F7A8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97B" w:rsidRDefault="007F097B">
      <w:r>
        <w:separator/>
      </w:r>
    </w:p>
  </w:footnote>
  <w:footnote w:type="continuationSeparator" w:id="0">
    <w:p w:rsidR="007F097B" w:rsidRDefault="007F0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AB3853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926101">
    <w:pPr>
      <w:pStyle w:val="a5"/>
      <w:rPr>
        <w:rFonts w:ascii="TH SarabunPSK" w:hAnsi="TH SarabunPSK" w:cs="TH SarabunPSK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A8B" w:rsidRDefault="007F7A8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5E85"/>
    <w:rsid w:val="00234405"/>
    <w:rsid w:val="002568B1"/>
    <w:rsid w:val="002747A4"/>
    <w:rsid w:val="002974C7"/>
    <w:rsid w:val="00297B91"/>
    <w:rsid w:val="002E1EB8"/>
    <w:rsid w:val="003126D7"/>
    <w:rsid w:val="00337BB7"/>
    <w:rsid w:val="00374E0D"/>
    <w:rsid w:val="00387B20"/>
    <w:rsid w:val="003B0B81"/>
    <w:rsid w:val="003B1134"/>
    <w:rsid w:val="003B4885"/>
    <w:rsid w:val="003B69BB"/>
    <w:rsid w:val="003E33FA"/>
    <w:rsid w:val="00410248"/>
    <w:rsid w:val="004224DD"/>
    <w:rsid w:val="004470AA"/>
    <w:rsid w:val="004B1A9A"/>
    <w:rsid w:val="004B2D68"/>
    <w:rsid w:val="004B4D7E"/>
    <w:rsid w:val="004C53C8"/>
    <w:rsid w:val="004D7CFA"/>
    <w:rsid w:val="004F6489"/>
    <w:rsid w:val="005244DB"/>
    <w:rsid w:val="00553594"/>
    <w:rsid w:val="005F4EE0"/>
    <w:rsid w:val="00617573"/>
    <w:rsid w:val="006255A5"/>
    <w:rsid w:val="006A4118"/>
    <w:rsid w:val="006B17F4"/>
    <w:rsid w:val="006D16F7"/>
    <w:rsid w:val="006D27E7"/>
    <w:rsid w:val="007319BA"/>
    <w:rsid w:val="00740093"/>
    <w:rsid w:val="0077716D"/>
    <w:rsid w:val="007941B5"/>
    <w:rsid w:val="007D045D"/>
    <w:rsid w:val="007E049F"/>
    <w:rsid w:val="007E6E95"/>
    <w:rsid w:val="007F097B"/>
    <w:rsid w:val="007F7A8B"/>
    <w:rsid w:val="008535D9"/>
    <w:rsid w:val="0085437F"/>
    <w:rsid w:val="0086677E"/>
    <w:rsid w:val="008720A2"/>
    <w:rsid w:val="008B0A0D"/>
    <w:rsid w:val="00904C2B"/>
    <w:rsid w:val="00920AAA"/>
    <w:rsid w:val="00921E9F"/>
    <w:rsid w:val="00923102"/>
    <w:rsid w:val="00926101"/>
    <w:rsid w:val="00946E2C"/>
    <w:rsid w:val="00951D06"/>
    <w:rsid w:val="0095684B"/>
    <w:rsid w:val="00990D85"/>
    <w:rsid w:val="00995846"/>
    <w:rsid w:val="009C74E1"/>
    <w:rsid w:val="009D74D7"/>
    <w:rsid w:val="00A20852"/>
    <w:rsid w:val="00A23A5D"/>
    <w:rsid w:val="00A46915"/>
    <w:rsid w:val="00A60D81"/>
    <w:rsid w:val="00A64D45"/>
    <w:rsid w:val="00A64DF4"/>
    <w:rsid w:val="00A73904"/>
    <w:rsid w:val="00A76112"/>
    <w:rsid w:val="00A97E58"/>
    <w:rsid w:val="00AB3853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87E7C"/>
    <w:rsid w:val="00C94909"/>
    <w:rsid w:val="00CB572F"/>
    <w:rsid w:val="00CC5703"/>
    <w:rsid w:val="00CE654B"/>
    <w:rsid w:val="00D00703"/>
    <w:rsid w:val="00D16E0B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64BCF"/>
    <w:rsid w:val="00EB0F1C"/>
    <w:rsid w:val="00ED1B57"/>
    <w:rsid w:val="00EE0C32"/>
    <w:rsid w:val="00F116A9"/>
    <w:rsid w:val="00F23720"/>
    <w:rsid w:val="00F57925"/>
    <w:rsid w:val="00F834BF"/>
    <w:rsid w:val="00F9517D"/>
    <w:rsid w:val="00FB3EF2"/>
    <w:rsid w:val="00FF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D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13</TotalTime>
  <Pages>5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cp:lastPrinted>2020-01-06T07:58:00Z</cp:lastPrinted>
  <dcterms:created xsi:type="dcterms:W3CDTF">2020-01-02T07:52:00Z</dcterms:created>
  <dcterms:modified xsi:type="dcterms:W3CDTF">2020-12-15T09:15:00Z</dcterms:modified>
</cp:coreProperties>
</file>